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9E" w:rsidRDefault="007B0F9E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2017</w:t>
      </w:r>
      <w:r>
        <w:rPr>
          <w:rFonts w:ascii="宋体" w:hAnsi="宋体" w:hint="eastAsia"/>
          <w:b/>
          <w:sz w:val="36"/>
          <w:szCs w:val="36"/>
        </w:rPr>
        <w:t>年吉林省专业技术职务评聘表</w:t>
      </w:r>
      <w:r>
        <w:rPr>
          <w:rFonts w:ascii="宋体" w:hAnsi="宋体"/>
          <w:b/>
          <w:sz w:val="36"/>
          <w:szCs w:val="36"/>
        </w:rPr>
        <w:t>(</w:t>
      </w:r>
      <w:r>
        <w:rPr>
          <w:rFonts w:ascii="宋体" w:hAnsi="宋体" w:hint="eastAsia"/>
          <w:b/>
          <w:sz w:val="36"/>
          <w:szCs w:val="36"/>
        </w:rPr>
        <w:t>评聘结合单位）</w:t>
      </w:r>
    </w:p>
    <w:p w:rsidR="007B0F9E" w:rsidRDefault="007B0F9E" w:rsidP="00942432">
      <w:pPr>
        <w:spacing w:line="440" w:lineRule="exact"/>
        <w:ind w:firstLineChars="500" w:firstLine="31680"/>
        <w:rPr>
          <w:rFonts w:ascii="宋体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251658240;mso-position-horizontal-relative:page;mso-position-vertical-relative:page" stroked="f" strokeweight=".5pt">
            <v:textbox>
              <w:txbxContent>
                <w:p w:rsidR="007B0F9E" w:rsidRDefault="007B0F9E"/>
              </w:txbxContent>
            </v:textbox>
            <w10:wrap anchorx="page" anchory="page"/>
          </v:shape>
        </w:pict>
      </w:r>
      <w:r>
        <w:rPr>
          <w:rFonts w:ascii="宋体" w:hAnsi="宋体"/>
          <w:b/>
          <w:sz w:val="32"/>
          <w:szCs w:val="32"/>
        </w:rPr>
        <w:t xml:space="preserve">                               </w:t>
      </w:r>
      <w:r>
        <w:rPr>
          <w:rFonts w:ascii="宋体" w:hAnsi="宋体" w:hint="eastAsia"/>
          <w:b/>
          <w:sz w:val="24"/>
          <w:szCs w:val="24"/>
        </w:rPr>
        <w:t>评聘编号：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40"/>
        <w:gridCol w:w="1031"/>
        <w:gridCol w:w="211"/>
        <w:gridCol w:w="776"/>
        <w:gridCol w:w="571"/>
        <w:gridCol w:w="184"/>
        <w:gridCol w:w="380"/>
        <w:gridCol w:w="713"/>
        <w:gridCol w:w="573"/>
        <w:gridCol w:w="733"/>
        <w:gridCol w:w="113"/>
        <w:gridCol w:w="433"/>
        <w:gridCol w:w="1208"/>
        <w:gridCol w:w="241"/>
        <w:gridCol w:w="487"/>
        <w:gridCol w:w="1046"/>
      </w:tblGrid>
      <w:tr w:rsidR="007B0F9E">
        <w:trPr>
          <w:trHeight w:hRule="exact" w:val="454"/>
        </w:trPr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3" w:type="dxa"/>
            <w:gridSpan w:val="7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rightChars="-40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7B0F9E">
        <w:trPr>
          <w:trHeight w:hRule="exact" w:val="589"/>
        </w:trPr>
        <w:tc>
          <w:tcPr>
            <w:tcW w:w="940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2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99" w:type="dxa"/>
            <w:gridSpan w:val="4"/>
            <w:vAlign w:val="center"/>
          </w:tcPr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技术资格</w:t>
            </w:r>
          </w:p>
        </w:tc>
        <w:tc>
          <w:tcPr>
            <w:tcW w:w="1754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300"/>
        </w:trPr>
        <w:tc>
          <w:tcPr>
            <w:tcW w:w="940" w:type="dxa"/>
            <w:vMerge w:val="restart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1242" w:type="dxa"/>
            <w:gridSpan w:val="2"/>
            <w:vMerge w:val="restart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资格时间</w:t>
            </w:r>
          </w:p>
        </w:tc>
        <w:tc>
          <w:tcPr>
            <w:tcW w:w="1754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315"/>
        </w:trPr>
        <w:tc>
          <w:tcPr>
            <w:tcW w:w="940" w:type="dxa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1754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hRule="exact" w:val="454"/>
        </w:trPr>
        <w:tc>
          <w:tcPr>
            <w:tcW w:w="940" w:type="dxa"/>
            <w:vMerge w:val="restart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42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911" w:type="dxa"/>
            <w:gridSpan w:val="4"/>
            <w:vAlign w:val="center"/>
          </w:tcPr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 w:val="restart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应用能力</w:t>
            </w:r>
          </w:p>
        </w:tc>
        <w:tc>
          <w:tcPr>
            <w:tcW w:w="1279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208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hRule="exact" w:val="757"/>
        </w:trPr>
        <w:tc>
          <w:tcPr>
            <w:tcW w:w="940" w:type="dxa"/>
            <w:vMerge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  <w:tc>
          <w:tcPr>
            <w:tcW w:w="2982" w:type="dxa"/>
            <w:gridSpan w:val="4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7B0F9E">
        <w:trPr>
          <w:trHeight w:val="454"/>
        </w:trPr>
        <w:tc>
          <w:tcPr>
            <w:tcW w:w="940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3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4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9" w:type="dxa"/>
            <w:gridSpan w:val="4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6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7B0F9E">
        <w:trPr>
          <w:trHeight w:val="454"/>
        </w:trPr>
        <w:tc>
          <w:tcPr>
            <w:tcW w:w="940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454"/>
        </w:trPr>
        <w:tc>
          <w:tcPr>
            <w:tcW w:w="940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454"/>
        </w:trPr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7B0F9E">
        <w:trPr>
          <w:trHeight w:val="454"/>
        </w:trPr>
        <w:tc>
          <w:tcPr>
            <w:tcW w:w="1971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5" w:type="dxa"/>
            <w:gridSpan w:val="5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7B0F9E">
        <w:trPr>
          <w:trHeight w:val="454"/>
        </w:trPr>
        <w:tc>
          <w:tcPr>
            <w:tcW w:w="1971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454"/>
        </w:trPr>
        <w:tc>
          <w:tcPr>
            <w:tcW w:w="1971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45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tcBorders>
              <w:bottom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7B0F9E">
        <w:trPr>
          <w:trHeight w:val="454"/>
        </w:trPr>
        <w:tc>
          <w:tcPr>
            <w:tcW w:w="1971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1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3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7B0F9E">
        <w:trPr>
          <w:trHeight w:val="454"/>
        </w:trPr>
        <w:tc>
          <w:tcPr>
            <w:tcW w:w="1971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6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7B0F9E">
        <w:trPr>
          <w:trHeight w:hRule="exact" w:val="1531"/>
        </w:trPr>
        <w:tc>
          <w:tcPr>
            <w:tcW w:w="9640" w:type="dxa"/>
            <w:gridSpan w:val="16"/>
            <w:tcBorders>
              <w:bottom w:val="single" w:sz="12" w:space="0" w:color="auto"/>
            </w:tcBorders>
            <w:vAlign w:val="center"/>
          </w:tcPr>
          <w:p w:rsidR="007B0F9E" w:rsidRDefault="007B0F9E" w:rsidP="007B0F9E">
            <w:pPr>
              <w:ind w:firstLineChars="200" w:firstLine="31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7B0F9E" w:rsidRDefault="007B0F9E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7B0F9E" w:rsidRDefault="007B0F9E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7B0F9E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7B0F9E">
        <w:trPr>
          <w:trHeight w:val="340"/>
        </w:trPr>
        <w:tc>
          <w:tcPr>
            <w:tcW w:w="9640" w:type="dxa"/>
            <w:gridSpan w:val="16"/>
            <w:tcBorders>
              <w:bottom w:val="single" w:sz="12" w:space="0" w:color="auto"/>
            </w:tcBorders>
            <w:vAlign w:val="center"/>
          </w:tcPr>
          <w:p w:rsidR="007B0F9E" w:rsidRDefault="007B0F9E" w:rsidP="007B0F9E">
            <w:pPr>
              <w:ind w:firstLineChars="1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7B0F9E" w:rsidRDefault="007B0F9E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7B0F9E" w:rsidRDefault="007B0F9E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B0F9E" w:rsidRDefault="007B0F9E" w:rsidP="007B0F9E">
            <w:pPr>
              <w:ind w:firstLineChars="2600" w:firstLine="3168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7B0F9E" w:rsidRDefault="007B0F9E" w:rsidP="00C23323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7B0F9E" w:rsidRDefault="007B0F9E" w:rsidP="00C23323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7B0F9E" w:rsidRDefault="007B0F9E" w:rsidP="00C23323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782"/>
        <w:gridCol w:w="4876"/>
      </w:tblGrid>
      <w:tr w:rsidR="007B0F9E">
        <w:trPr>
          <w:trHeight w:val="2224"/>
          <w:jc w:val="center"/>
        </w:trPr>
        <w:tc>
          <w:tcPr>
            <w:tcW w:w="4782" w:type="dxa"/>
          </w:tcPr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 w:rsidP="007B0F9E">
            <w:pPr>
              <w:ind w:firstLineChars="135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B0F9E" w:rsidRDefault="007B0F9E" w:rsidP="007B0F9E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7B0F9E" w:rsidRDefault="007B0F9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7B0F9E" w:rsidRDefault="007B0F9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B0F9E" w:rsidRDefault="007B0F9E" w:rsidP="007B0F9E">
            <w:pPr>
              <w:widowControl/>
              <w:ind w:firstLineChars="130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7B0F9E">
        <w:trPr>
          <w:trHeight w:val="2325"/>
          <w:jc w:val="center"/>
        </w:trPr>
        <w:tc>
          <w:tcPr>
            <w:tcW w:w="4782" w:type="dxa"/>
          </w:tcPr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7B0F9E" w:rsidRDefault="007B0F9E" w:rsidP="007B0F9E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B0F9E" w:rsidRDefault="007B0F9E" w:rsidP="007B0F9E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7B0F9E" w:rsidRDefault="007B0F9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7B0F9E" w:rsidRDefault="007B0F9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7B0F9E" w:rsidRDefault="007B0F9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7B0F9E" w:rsidRDefault="007B0F9E" w:rsidP="007B0F9E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B0F9E" w:rsidRDefault="007B0F9E" w:rsidP="007B0F9E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7B0F9E" w:rsidRDefault="007B0F9E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7B0F9E">
        <w:trPr>
          <w:trHeight w:val="385"/>
        </w:trPr>
        <w:tc>
          <w:tcPr>
            <w:tcW w:w="648" w:type="dxa"/>
            <w:vMerge w:val="restart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B0F9E" w:rsidRDefault="007B0F9E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7B0F9E" w:rsidRDefault="007B0F9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7B0F9E">
        <w:trPr>
          <w:trHeight w:val="385"/>
        </w:trPr>
        <w:tc>
          <w:tcPr>
            <w:tcW w:w="648" w:type="dxa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7B0F9E" w:rsidRDefault="007B0F9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7B0F9E">
        <w:trPr>
          <w:trHeight w:val="438"/>
        </w:trPr>
        <w:tc>
          <w:tcPr>
            <w:tcW w:w="654" w:type="dxa"/>
            <w:gridSpan w:val="2"/>
            <w:vAlign w:val="center"/>
          </w:tcPr>
          <w:p w:rsidR="007B0F9E" w:rsidRDefault="007B0F9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7B0F9E" w:rsidRDefault="007B0F9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B0F9E" w:rsidRDefault="007B0F9E" w:rsidP="007B0F9E">
            <w:pPr>
              <w:ind w:leftChars="-17" w:left="316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7B0F9E" w:rsidRDefault="007B0F9E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7B0F9E" w:rsidRDefault="007B0F9E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9678"/>
      </w:tblGrid>
      <w:tr w:rsidR="007B0F9E">
        <w:trPr>
          <w:trHeight w:val="2070"/>
          <w:jc w:val="center"/>
        </w:trPr>
        <w:tc>
          <w:tcPr>
            <w:tcW w:w="9678" w:type="dxa"/>
          </w:tcPr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7B0F9E" w:rsidRDefault="007B0F9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7B0F9E" w:rsidRDefault="007B0F9E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7B0F9E" w:rsidRDefault="007B0F9E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7B0F9E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7B0F9E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0F9E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7B0F9E" w:rsidRDefault="007B0F9E" w:rsidP="007B0F9E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</w:p>
          <w:p w:rsidR="007B0F9E" w:rsidRDefault="007B0F9E" w:rsidP="007B0F9E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7B0F9E" w:rsidRDefault="007B0F9E" w:rsidP="007B0F9E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7B0F9E" w:rsidRDefault="007B0F9E" w:rsidP="007B0F9E">
            <w:pPr>
              <w:spacing w:line="300" w:lineRule="exact"/>
              <w:ind w:rightChars="-38" w:right="31680" w:firstLineChars="2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B0F9E" w:rsidRDefault="007B0F9E" w:rsidP="007B0F9E">
            <w:pPr>
              <w:spacing w:line="300" w:lineRule="exact"/>
              <w:ind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7B0F9E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7B0F9E" w:rsidRDefault="007B0F9E" w:rsidP="007B0F9E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B0F9E" w:rsidRDefault="007B0F9E" w:rsidP="007B0F9E">
            <w:pPr>
              <w:wordWrap w:val="0"/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7B0F9E" w:rsidRDefault="007B0F9E" w:rsidP="007B0F9E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B0F9E" w:rsidRDefault="007B0F9E">
      <w:pPr>
        <w:rPr>
          <w:rFonts w:ascii="宋体"/>
          <w:b/>
          <w:sz w:val="44"/>
          <w:szCs w:val="44"/>
        </w:rPr>
      </w:pPr>
    </w:p>
    <w:sectPr w:rsidR="007B0F9E" w:rsidSect="007229CE">
      <w:footerReference w:type="even" r:id="rId6"/>
      <w:footerReference w:type="default" r:id="rId7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F9E" w:rsidRDefault="007B0F9E" w:rsidP="007229CE">
      <w:r>
        <w:separator/>
      </w:r>
    </w:p>
  </w:endnote>
  <w:endnote w:type="continuationSeparator" w:id="0">
    <w:p w:rsidR="007B0F9E" w:rsidRDefault="007B0F9E" w:rsidP="00722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F9E" w:rsidRDefault="007B0F9E">
    <w:pPr>
      <w:pStyle w:val="Footer"/>
      <w:jc w:val="center"/>
    </w:pPr>
    <w:r>
      <w:t xml:space="preserve">                                                   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F9E" w:rsidRDefault="007B0F9E">
    <w:pPr>
      <w:pStyle w:val="Footer"/>
      <w:tabs>
        <w:tab w:val="clear" w:pos="4153"/>
        <w:tab w:val="clear" w:pos="8306"/>
        <w:tab w:val="center" w:pos="4819"/>
        <w:tab w:val="right" w:pos="9638"/>
      </w:tabs>
    </w:pPr>
    <w:r>
      <w:t xml:space="preserve">         </w:t>
    </w:r>
    <w:r>
      <w:tab/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F9E" w:rsidRDefault="007B0F9E" w:rsidP="007229CE">
      <w:r>
        <w:separator/>
      </w:r>
    </w:p>
  </w:footnote>
  <w:footnote w:type="continuationSeparator" w:id="0">
    <w:p w:rsidR="007B0F9E" w:rsidRDefault="007B0F9E" w:rsidP="007229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52DD3"/>
    <w:rsid w:val="00056005"/>
    <w:rsid w:val="00074759"/>
    <w:rsid w:val="000B6D55"/>
    <w:rsid w:val="000D47F5"/>
    <w:rsid w:val="000E73F1"/>
    <w:rsid w:val="000F379C"/>
    <w:rsid w:val="00100036"/>
    <w:rsid w:val="00114CEC"/>
    <w:rsid w:val="0017732A"/>
    <w:rsid w:val="001837C1"/>
    <w:rsid w:val="0019134F"/>
    <w:rsid w:val="00193B19"/>
    <w:rsid w:val="001A1390"/>
    <w:rsid w:val="001D1424"/>
    <w:rsid w:val="001D3ED7"/>
    <w:rsid w:val="0023147E"/>
    <w:rsid w:val="002D77CA"/>
    <w:rsid w:val="002E392A"/>
    <w:rsid w:val="00323F58"/>
    <w:rsid w:val="00356B00"/>
    <w:rsid w:val="00377868"/>
    <w:rsid w:val="00395BC2"/>
    <w:rsid w:val="003A4C7A"/>
    <w:rsid w:val="003C5971"/>
    <w:rsid w:val="003D45B7"/>
    <w:rsid w:val="00455EC0"/>
    <w:rsid w:val="00455FFD"/>
    <w:rsid w:val="0046117D"/>
    <w:rsid w:val="004B7E33"/>
    <w:rsid w:val="004C05B5"/>
    <w:rsid w:val="00502AF1"/>
    <w:rsid w:val="0056562F"/>
    <w:rsid w:val="0061290B"/>
    <w:rsid w:val="0063706D"/>
    <w:rsid w:val="006E5583"/>
    <w:rsid w:val="006F3AE5"/>
    <w:rsid w:val="007047B3"/>
    <w:rsid w:val="007229CE"/>
    <w:rsid w:val="007B0F9E"/>
    <w:rsid w:val="007B1449"/>
    <w:rsid w:val="007F2A61"/>
    <w:rsid w:val="0089313B"/>
    <w:rsid w:val="00942432"/>
    <w:rsid w:val="00944BCE"/>
    <w:rsid w:val="00946265"/>
    <w:rsid w:val="00A06398"/>
    <w:rsid w:val="00A26061"/>
    <w:rsid w:val="00A60A6E"/>
    <w:rsid w:val="00AB24DC"/>
    <w:rsid w:val="00B121A3"/>
    <w:rsid w:val="00B40B93"/>
    <w:rsid w:val="00B414AF"/>
    <w:rsid w:val="00B708BD"/>
    <w:rsid w:val="00BB74A7"/>
    <w:rsid w:val="00BD1540"/>
    <w:rsid w:val="00BF1BCD"/>
    <w:rsid w:val="00C23323"/>
    <w:rsid w:val="00C252D4"/>
    <w:rsid w:val="00C367DD"/>
    <w:rsid w:val="00CA0B3C"/>
    <w:rsid w:val="00CD37EB"/>
    <w:rsid w:val="00CD4258"/>
    <w:rsid w:val="00D57BA6"/>
    <w:rsid w:val="00D612C8"/>
    <w:rsid w:val="00D64173"/>
    <w:rsid w:val="00D8413B"/>
    <w:rsid w:val="00D90429"/>
    <w:rsid w:val="00DC075F"/>
    <w:rsid w:val="00E1003C"/>
    <w:rsid w:val="00E15803"/>
    <w:rsid w:val="00E15A5F"/>
    <w:rsid w:val="00E6345D"/>
    <w:rsid w:val="00ED3C6F"/>
    <w:rsid w:val="00ED5447"/>
    <w:rsid w:val="00F60319"/>
    <w:rsid w:val="00F868D3"/>
    <w:rsid w:val="00FA47A5"/>
    <w:rsid w:val="00FB3DEB"/>
    <w:rsid w:val="00FC01D6"/>
    <w:rsid w:val="166042DF"/>
    <w:rsid w:val="1AAF6111"/>
    <w:rsid w:val="54C16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9C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229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29C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22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29C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22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29C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229C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229</Words>
  <Characters>1309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徐培鑫</dc:creator>
  <cp:keywords/>
  <dc:description/>
  <cp:lastModifiedBy>tclsevers</cp:lastModifiedBy>
  <cp:revision>36</cp:revision>
  <cp:lastPrinted>2016-05-19T02:17:00Z</cp:lastPrinted>
  <dcterms:created xsi:type="dcterms:W3CDTF">2016-05-16T03:28:00Z</dcterms:created>
  <dcterms:modified xsi:type="dcterms:W3CDTF">2017-08-08T01:11:00Z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