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EA" w:rsidRDefault="00AC45EA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2017</w:t>
      </w:r>
      <w:r>
        <w:rPr>
          <w:rFonts w:ascii="宋体" w:hAnsi="宋体" w:hint="eastAsia"/>
          <w:b/>
          <w:sz w:val="36"/>
          <w:szCs w:val="36"/>
        </w:rPr>
        <w:t>年吉林省专业技术资格评审表（外评系列</w:t>
      </w:r>
      <w:r>
        <w:rPr>
          <w:rFonts w:ascii="宋体" w:hAnsi="宋体"/>
          <w:b/>
          <w:sz w:val="36"/>
          <w:szCs w:val="36"/>
        </w:rPr>
        <w:t>+</w:t>
      </w:r>
      <w:r>
        <w:rPr>
          <w:rFonts w:ascii="宋体" w:hAnsi="宋体" w:hint="eastAsia"/>
          <w:b/>
          <w:sz w:val="36"/>
          <w:szCs w:val="36"/>
        </w:rPr>
        <w:t>人事代理）</w:t>
      </w:r>
    </w:p>
    <w:p w:rsidR="00AC45EA" w:rsidRDefault="00AC45EA" w:rsidP="00FD4734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AC45EA" w:rsidRDefault="00AC45EA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评审编号：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846"/>
        <w:gridCol w:w="433"/>
        <w:gridCol w:w="1208"/>
        <w:gridCol w:w="241"/>
        <w:gridCol w:w="487"/>
        <w:gridCol w:w="1046"/>
      </w:tblGrid>
      <w:tr w:rsidR="00AC45EA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6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AC45EA">
        <w:trPr>
          <w:trHeight w:hRule="exact" w:val="589"/>
        </w:trPr>
        <w:tc>
          <w:tcPr>
            <w:tcW w:w="940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7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300"/>
        </w:trPr>
        <w:tc>
          <w:tcPr>
            <w:tcW w:w="940" w:type="dxa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  <w:bookmarkStart w:id="0" w:name="_GoBack"/>
            <w:bookmarkEnd w:id="0"/>
          </w:p>
        </w:tc>
        <w:tc>
          <w:tcPr>
            <w:tcW w:w="1242" w:type="dxa"/>
            <w:gridSpan w:val="2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64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315"/>
        </w:trPr>
        <w:tc>
          <w:tcPr>
            <w:tcW w:w="940" w:type="dxa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64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AC45EA">
        <w:trPr>
          <w:trHeight w:val="454"/>
        </w:trPr>
        <w:tc>
          <w:tcPr>
            <w:tcW w:w="940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AC45EA">
        <w:trPr>
          <w:trHeight w:val="454"/>
        </w:trPr>
        <w:tc>
          <w:tcPr>
            <w:tcW w:w="940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40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AC45EA">
        <w:trPr>
          <w:trHeight w:val="454"/>
        </w:trPr>
        <w:tc>
          <w:tcPr>
            <w:tcW w:w="1971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AC45EA">
        <w:trPr>
          <w:trHeight w:hRule="exact" w:val="1531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AC45EA" w:rsidRDefault="00AC45EA" w:rsidP="00AC45EA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AC45EA" w:rsidRDefault="00AC45EA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AC45EA" w:rsidRDefault="00AC45EA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AC45EA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AC45EA">
        <w:trPr>
          <w:trHeight w:val="340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AC45EA" w:rsidRDefault="00AC45EA" w:rsidP="00AC45EA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AC45EA" w:rsidRDefault="00AC45EA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45EA" w:rsidRDefault="00AC45EA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45EA" w:rsidRDefault="00AC45EA" w:rsidP="008B3625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AC45EA" w:rsidRDefault="00AC45EA" w:rsidP="008B3625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AC45EA" w:rsidRDefault="00AC45EA" w:rsidP="008B3625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AC45EA">
        <w:trPr>
          <w:trHeight w:val="2224"/>
          <w:jc w:val="center"/>
        </w:trPr>
        <w:tc>
          <w:tcPr>
            <w:tcW w:w="4782" w:type="dxa"/>
          </w:tcPr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 w:rsidP="00AC45EA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AC45EA">
        <w:trPr>
          <w:trHeight w:val="2325"/>
          <w:jc w:val="center"/>
        </w:trPr>
        <w:tc>
          <w:tcPr>
            <w:tcW w:w="4782" w:type="dxa"/>
          </w:tcPr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45EA" w:rsidRDefault="00AC45EA" w:rsidP="00AC45EA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45EA" w:rsidRDefault="00AC45EA" w:rsidP="00AC45EA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45EA" w:rsidRDefault="00AC45EA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AC45EA">
        <w:trPr>
          <w:trHeight w:val="385"/>
        </w:trPr>
        <w:tc>
          <w:tcPr>
            <w:tcW w:w="648" w:type="dxa"/>
            <w:vMerge w:val="restart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C45EA" w:rsidRDefault="00AC45EA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AC45EA" w:rsidRDefault="00AC45E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AC45EA">
        <w:trPr>
          <w:trHeight w:val="385"/>
        </w:trPr>
        <w:tc>
          <w:tcPr>
            <w:tcW w:w="648" w:type="dxa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AC45EA" w:rsidRDefault="00AC45E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AC45EA">
        <w:trPr>
          <w:trHeight w:val="438"/>
        </w:trPr>
        <w:tc>
          <w:tcPr>
            <w:tcW w:w="654" w:type="dxa"/>
            <w:gridSpan w:val="2"/>
            <w:vAlign w:val="center"/>
          </w:tcPr>
          <w:p w:rsidR="00AC45EA" w:rsidRDefault="00AC45EA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AC45EA" w:rsidRDefault="00AC45EA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45EA" w:rsidRDefault="00AC45EA" w:rsidP="00AC45EA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AC45EA" w:rsidRDefault="00AC45EA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AC45EA" w:rsidRDefault="00AC45EA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AC45EA">
        <w:trPr>
          <w:trHeight w:val="2070"/>
          <w:jc w:val="center"/>
        </w:trPr>
        <w:tc>
          <w:tcPr>
            <w:tcW w:w="9678" w:type="dxa"/>
          </w:tcPr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AC45EA" w:rsidRDefault="00AC45E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AC45EA" w:rsidRDefault="00AC45EA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45EA" w:rsidRDefault="00AC45EA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AC45EA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AC45EA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45EA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AC45EA" w:rsidRDefault="00AC45EA" w:rsidP="00AC45EA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AC45EA" w:rsidRDefault="00AC45EA" w:rsidP="00AC45EA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AC45EA" w:rsidRDefault="00AC45EA" w:rsidP="00AC45EA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AC45EA" w:rsidRDefault="00AC45EA" w:rsidP="00AC45EA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AC45EA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AC45EA" w:rsidRDefault="00AC45EA" w:rsidP="00AC45EA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45EA" w:rsidRDefault="00AC45EA" w:rsidP="00AC45EA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45EA" w:rsidRDefault="00AC45EA" w:rsidP="00AC45EA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C45EA" w:rsidRDefault="00AC45EA">
      <w:pPr>
        <w:rPr>
          <w:rFonts w:ascii="宋体"/>
          <w:b/>
          <w:sz w:val="44"/>
          <w:szCs w:val="44"/>
        </w:rPr>
      </w:pPr>
    </w:p>
    <w:sectPr w:rsidR="00AC45EA" w:rsidSect="007F321C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5EA" w:rsidRDefault="00AC45EA" w:rsidP="007F321C">
      <w:r>
        <w:separator/>
      </w:r>
    </w:p>
  </w:endnote>
  <w:endnote w:type="continuationSeparator" w:id="0">
    <w:p w:rsidR="00AC45EA" w:rsidRDefault="00AC45EA" w:rsidP="007F3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EA" w:rsidRDefault="00AC45EA">
    <w:pPr>
      <w:pStyle w:val="Footer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EA" w:rsidRDefault="00AC45EA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</w:t>
    </w: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5EA" w:rsidRDefault="00AC45EA" w:rsidP="007F321C">
      <w:r>
        <w:separator/>
      </w:r>
    </w:p>
  </w:footnote>
  <w:footnote w:type="continuationSeparator" w:id="0">
    <w:p w:rsidR="00AC45EA" w:rsidRDefault="00AC45EA" w:rsidP="007F3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74759"/>
    <w:rsid w:val="000B6D55"/>
    <w:rsid w:val="000E6630"/>
    <w:rsid w:val="000F379C"/>
    <w:rsid w:val="00100036"/>
    <w:rsid w:val="00114CEC"/>
    <w:rsid w:val="0017732A"/>
    <w:rsid w:val="001837C1"/>
    <w:rsid w:val="00190679"/>
    <w:rsid w:val="0019134F"/>
    <w:rsid w:val="00193B19"/>
    <w:rsid w:val="001A1390"/>
    <w:rsid w:val="001D1424"/>
    <w:rsid w:val="002754BD"/>
    <w:rsid w:val="002B7D9C"/>
    <w:rsid w:val="002D77CA"/>
    <w:rsid w:val="002E392A"/>
    <w:rsid w:val="00323F58"/>
    <w:rsid w:val="00347297"/>
    <w:rsid w:val="00356B00"/>
    <w:rsid w:val="00377868"/>
    <w:rsid w:val="00395BC2"/>
    <w:rsid w:val="003C5971"/>
    <w:rsid w:val="003E17A1"/>
    <w:rsid w:val="00432267"/>
    <w:rsid w:val="00455EC0"/>
    <w:rsid w:val="00455FFD"/>
    <w:rsid w:val="0046117D"/>
    <w:rsid w:val="004706B0"/>
    <w:rsid w:val="004B7E33"/>
    <w:rsid w:val="004C05B5"/>
    <w:rsid w:val="00502AF1"/>
    <w:rsid w:val="00517F6B"/>
    <w:rsid w:val="0056562F"/>
    <w:rsid w:val="0061290B"/>
    <w:rsid w:val="0063706D"/>
    <w:rsid w:val="006B4A99"/>
    <w:rsid w:val="006D1125"/>
    <w:rsid w:val="006F3AE5"/>
    <w:rsid w:val="0070419B"/>
    <w:rsid w:val="007047B3"/>
    <w:rsid w:val="00706B1D"/>
    <w:rsid w:val="007076A8"/>
    <w:rsid w:val="007B1449"/>
    <w:rsid w:val="007F2A61"/>
    <w:rsid w:val="007F321C"/>
    <w:rsid w:val="0089313B"/>
    <w:rsid w:val="008A49CF"/>
    <w:rsid w:val="008B07B2"/>
    <w:rsid w:val="008B3625"/>
    <w:rsid w:val="00944BCE"/>
    <w:rsid w:val="00946265"/>
    <w:rsid w:val="009B2CE4"/>
    <w:rsid w:val="00A06398"/>
    <w:rsid w:val="00A26061"/>
    <w:rsid w:val="00A33306"/>
    <w:rsid w:val="00A54D0F"/>
    <w:rsid w:val="00A60A6E"/>
    <w:rsid w:val="00AA2621"/>
    <w:rsid w:val="00AB24DC"/>
    <w:rsid w:val="00AC45EA"/>
    <w:rsid w:val="00B121A3"/>
    <w:rsid w:val="00B12869"/>
    <w:rsid w:val="00B15D94"/>
    <w:rsid w:val="00B414AF"/>
    <w:rsid w:val="00B708BD"/>
    <w:rsid w:val="00BB74A7"/>
    <w:rsid w:val="00BD1540"/>
    <w:rsid w:val="00BF1BCD"/>
    <w:rsid w:val="00C13755"/>
    <w:rsid w:val="00C252D4"/>
    <w:rsid w:val="00C367DD"/>
    <w:rsid w:val="00C61114"/>
    <w:rsid w:val="00CA0B3C"/>
    <w:rsid w:val="00CD37EB"/>
    <w:rsid w:val="00CD4258"/>
    <w:rsid w:val="00D56C5C"/>
    <w:rsid w:val="00D57BA6"/>
    <w:rsid w:val="00D64173"/>
    <w:rsid w:val="00D8413B"/>
    <w:rsid w:val="00D90429"/>
    <w:rsid w:val="00D925FE"/>
    <w:rsid w:val="00DC075F"/>
    <w:rsid w:val="00E1003C"/>
    <w:rsid w:val="00E15803"/>
    <w:rsid w:val="00E15A5F"/>
    <w:rsid w:val="00E6345D"/>
    <w:rsid w:val="00ED3C6F"/>
    <w:rsid w:val="00ED5447"/>
    <w:rsid w:val="00F868D3"/>
    <w:rsid w:val="00FA47A5"/>
    <w:rsid w:val="00FB3DEB"/>
    <w:rsid w:val="00FD4734"/>
    <w:rsid w:val="11F9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F32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2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3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321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321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F321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230</Words>
  <Characters>1311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38</cp:revision>
  <cp:lastPrinted>2016-05-19T02:17:00Z</cp:lastPrinted>
  <dcterms:created xsi:type="dcterms:W3CDTF">2016-05-16T03:28:00Z</dcterms:created>
  <dcterms:modified xsi:type="dcterms:W3CDTF">2017-08-10T05:37:00Z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